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858" w:rsidRPr="00DF6FC6" w:rsidRDefault="00694E94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>
        <w:rPr>
          <w:rFonts w:ascii="Garamond" w:eastAsia="Calibri" w:hAnsi="Garamond" w:cs="Arial"/>
          <w:b/>
          <w:bCs/>
          <w:noProof/>
          <w:sz w:val="24"/>
          <w:szCs w:val="24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" o:spid="_x0000_s1026" type="#_x0000_t202" style="position:absolute;left:0;text-align:left;margin-left:-2.7pt;margin-top:-9.45pt;width:486pt;height:28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">
            <v:textbox>
              <w:txbxContent>
                <w:p w:rsidR="00A41858" w:rsidRPr="00B23378" w:rsidRDefault="006C05E7" w:rsidP="00A41858">
                  <w:pPr>
                    <w:pStyle w:val="Soggettocommento"/>
                    <w:jc w:val="center"/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</w:pPr>
                  <w:r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  <w:t xml:space="preserve">ALLEGATO C - </w:t>
                  </w:r>
                  <w:r w:rsidR="00A41858"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  <w:t>MODULO OFFERTA ECONOMICA</w:t>
                  </w:r>
                </w:p>
              </w:txbxContent>
            </v:textbox>
          </v:shape>
        </w:pict>
      </w:r>
    </w:p>
    <w:p w:rsidR="008F0C0F" w:rsidRPr="00DF6FC6" w:rsidRDefault="008F0C0F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p w:rsidR="007D0338" w:rsidRPr="009A08D8" w:rsidRDefault="007D0338" w:rsidP="007D033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Times New Roman"/>
          <w:b/>
          <w:sz w:val="32"/>
          <w:szCs w:val="32"/>
        </w:rPr>
      </w:pP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PROCEDURA </w:t>
      </w:r>
      <w:r>
        <w:rPr>
          <w:rFonts w:ascii="Garamond" w:eastAsia="Calibri" w:hAnsi="Garamond" w:cs="Times New Roman"/>
          <w:b/>
          <w:sz w:val="32"/>
          <w:szCs w:val="32"/>
        </w:rPr>
        <w:t>APERTA</w:t>
      </w: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 PER L’AFFIDAMENTO </w:t>
      </w:r>
      <w:r w:rsidR="00825AD1">
        <w:rPr>
          <w:rFonts w:ascii="Garamond" w:eastAsia="Calibri" w:hAnsi="Garamond" w:cs="Times New Roman"/>
          <w:b/>
          <w:sz w:val="32"/>
          <w:szCs w:val="32"/>
        </w:rPr>
        <w:t>DEI SERVIZI ASSICURATIVI DI ARPA UMBRIA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8"/>
      </w:tblGrid>
      <w:tr w:rsidR="00A41858" w:rsidRPr="00DF6FC6" w:rsidTr="00CA6157">
        <w:tc>
          <w:tcPr>
            <w:tcW w:w="9778" w:type="dxa"/>
          </w:tcPr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“</w:t>
            </w:r>
            <w:r w:rsidR="008F0C0F"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MODULO </w:t>
            </w: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OFFERTA ECONOMICA</w:t>
            </w:r>
            <w:r w:rsidR="00180CA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PER IL LOTTO 1 RCT/O</w:t>
            </w: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”</w:t>
            </w:r>
          </w:p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</w:tc>
      </w:tr>
    </w:tbl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</w:t>
      </w:r>
      <w:r w:rsidR="008F0C0F" w:rsidRPr="00DF6FC6">
        <w:rPr>
          <w:rFonts w:ascii="Garamond" w:eastAsia="Calibri" w:hAnsi="Garamond" w:cs="Arial"/>
          <w:sz w:val="24"/>
          <w:szCs w:val="24"/>
        </w:rPr>
        <w:t>____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______________</w:t>
      </w:r>
      <w:r w:rsidR="002F3347"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______________________, via __________________________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nella sua qualità di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</w:t>
      </w:r>
      <w:r w:rsidR="002F3347"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 w:rsidR="002F3347"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con sede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legale </w:t>
      </w:r>
      <w:r w:rsidR="002F3347">
        <w:rPr>
          <w:rFonts w:ascii="Garamond" w:eastAsia="Calibri" w:hAnsi="Garamond" w:cs="Arial"/>
          <w:sz w:val="24"/>
          <w:szCs w:val="24"/>
        </w:rPr>
        <w:t>in ______________________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</w:t>
      </w:r>
    </w:p>
    <w:p w:rsidR="00244C9F" w:rsidRPr="00DF6FC6" w:rsidRDefault="00244C9F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 w:rsidR="002F3347"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 xml:space="preserve"> </w:t>
      </w:r>
      <w:r w:rsidRPr="00DF6FC6">
        <w:rPr>
          <w:rFonts w:ascii="Garamond" w:eastAsia="Calibri" w:hAnsi="Garamond" w:cs="Arial"/>
          <w:sz w:val="24"/>
          <w:szCs w:val="24"/>
        </w:rPr>
        <w:t>fax n. ______________________________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>_______</w:t>
      </w:r>
      <w:r w:rsidR="002F3347">
        <w:rPr>
          <w:rFonts w:ascii="Garamond" w:eastAsia="Calibri" w:hAnsi="Garamond" w:cs="Arial"/>
          <w:sz w:val="24"/>
          <w:szCs w:val="24"/>
        </w:rPr>
        <w:t>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 w:rsidR="002F3347"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 w:rsidR="002F3347"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>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(in caso di R.T.I. costituendo o coassicurazione)</w:t>
      </w:r>
      <w:r w:rsidRPr="00DF6FC6">
        <w:rPr>
          <w:rFonts w:ascii="Garamond" w:eastAsia="Calibri" w:hAnsi="Garamond" w:cs="Arial"/>
          <w:sz w:val="24"/>
          <w:szCs w:val="24"/>
          <w:vertAlign w:val="superscript"/>
        </w:rPr>
        <w:footnoteReference w:id="1"/>
      </w:r>
      <w:r w:rsidRPr="00DF6FC6">
        <w:rPr>
          <w:rFonts w:ascii="Garamond" w:eastAsia="Calibri" w:hAnsi="Garamond" w:cs="Arial"/>
          <w:sz w:val="24"/>
          <w:szCs w:val="24"/>
        </w:rPr>
        <w:t>: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 ______________________, via __________________________ nella sua qualità di </w:t>
      </w:r>
      <w:r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DC36A8" w:rsidRPr="00DF6FC6" w:rsidRDefault="00DC36A8" w:rsidP="00DC36A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lastRenderedPageBreak/>
        <w:t>il 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 ______________________, via __________________________ nella sua qualità di </w:t>
      </w:r>
      <w:r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7D0338" w:rsidRDefault="007D0338" w:rsidP="007D033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bCs/>
          <w:sz w:val="24"/>
          <w:szCs w:val="24"/>
        </w:rPr>
        <w:t>con riferimento</w:t>
      </w:r>
      <w:r w:rsidRPr="000B23D5">
        <w:rPr>
          <w:rFonts w:ascii="Garamond" w:eastAsia="Calibri" w:hAnsi="Garamond" w:cs="Arial"/>
          <w:sz w:val="24"/>
          <w:szCs w:val="24"/>
        </w:rPr>
        <w:t xml:space="preserve"> alla </w:t>
      </w:r>
      <w:r w:rsidRPr="009A08D8">
        <w:rPr>
          <w:rFonts w:ascii="Garamond" w:eastAsia="Calibri" w:hAnsi="Garamond" w:cs="Arial"/>
          <w:sz w:val="24"/>
          <w:szCs w:val="24"/>
        </w:rPr>
        <w:t xml:space="preserve">procedura aperta indetta per </w:t>
      </w:r>
      <w:r w:rsidR="00F911B0">
        <w:rPr>
          <w:rFonts w:ascii="Garamond" w:eastAsia="Calibri" w:hAnsi="Garamond" w:cs="Arial"/>
          <w:sz w:val="24"/>
          <w:szCs w:val="24"/>
        </w:rPr>
        <w:t>l’affidamento dei servizi assicurativi di ARPA UMBRIA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i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DICHIARA/DICHIARANO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essere disposti a gar</w:t>
      </w:r>
      <w:r w:rsidR="0098488E">
        <w:rPr>
          <w:rFonts w:ascii="Garamond" w:eastAsia="Calibri" w:hAnsi="Garamond" w:cs="Arial"/>
          <w:sz w:val="24"/>
          <w:szCs w:val="24"/>
        </w:rPr>
        <w:t>antire la messa in copertura del</w:t>
      </w:r>
      <w:r w:rsidRPr="00DF6FC6">
        <w:rPr>
          <w:rFonts w:ascii="Garamond" w:eastAsia="Calibri" w:hAnsi="Garamond" w:cs="Arial"/>
          <w:sz w:val="24"/>
          <w:szCs w:val="24"/>
        </w:rPr>
        <w:t xml:space="preserve"> rischi</w:t>
      </w:r>
      <w:r w:rsidR="0098488E">
        <w:rPr>
          <w:rFonts w:ascii="Garamond" w:eastAsia="Calibri" w:hAnsi="Garamond" w:cs="Arial"/>
          <w:sz w:val="24"/>
          <w:szCs w:val="24"/>
        </w:rPr>
        <w:t>o</w:t>
      </w:r>
      <w:r w:rsidRPr="00DF6FC6">
        <w:rPr>
          <w:rFonts w:ascii="Garamond" w:eastAsia="Calibri" w:hAnsi="Garamond" w:cs="Arial"/>
          <w:sz w:val="24"/>
          <w:szCs w:val="24"/>
        </w:rPr>
        <w:t xml:space="preserve"> oggetto di affidamento a fa</w:t>
      </w:r>
      <w:r w:rsidR="001362BD" w:rsidRPr="00DF6FC6">
        <w:rPr>
          <w:rFonts w:ascii="Garamond" w:eastAsia="Calibri" w:hAnsi="Garamond" w:cs="Arial"/>
          <w:sz w:val="24"/>
          <w:szCs w:val="24"/>
        </w:rPr>
        <w:t>r data dalle ore 24,00 del 30/</w:t>
      </w:r>
      <w:r w:rsidR="007D0338">
        <w:rPr>
          <w:rFonts w:ascii="Garamond" w:eastAsia="Calibri" w:hAnsi="Garamond" w:cs="Arial"/>
          <w:sz w:val="24"/>
          <w:szCs w:val="24"/>
        </w:rPr>
        <w:t>06/2019</w:t>
      </w:r>
      <w:r w:rsidRPr="00DF6FC6">
        <w:rPr>
          <w:rFonts w:ascii="Garamond" w:eastAsia="Calibri" w:hAnsi="Garamond" w:cs="Arial"/>
          <w:sz w:val="24"/>
          <w:szCs w:val="24"/>
        </w:rPr>
        <w:t>, ancorché nelle more della definizione della procedura e/o della sottoscrizione del contratto;</w:t>
      </w:r>
    </w:p>
    <w:p w:rsidR="00A41858" w:rsidRPr="00DF6FC6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impegnarsi a mantenere valida la presente offerta per almeno 180 gg. dalla data di scadenza del termine per la sua presentazione;</w:t>
      </w:r>
    </w:p>
    <w:p w:rsidR="00A41858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presentar</w:t>
      </w:r>
      <w:r w:rsidR="00964655">
        <w:rPr>
          <w:rFonts w:ascii="Garamond" w:eastAsia="Calibri" w:hAnsi="Garamond" w:cs="Arial"/>
          <w:sz w:val="24"/>
          <w:szCs w:val="24"/>
        </w:rPr>
        <w:t xml:space="preserve">e la seguente offerta economica per il </w:t>
      </w:r>
      <w:r w:rsidR="00180CA6">
        <w:rPr>
          <w:rFonts w:ascii="Garamond" w:eastAsia="Calibri" w:hAnsi="Garamond" w:cs="Arial"/>
          <w:sz w:val="24"/>
          <w:szCs w:val="24"/>
        </w:rPr>
        <w:t>L</w:t>
      </w:r>
      <w:r w:rsidR="00964655" w:rsidRPr="00F911B0">
        <w:rPr>
          <w:rFonts w:ascii="Garamond" w:eastAsia="Calibri" w:hAnsi="Garamond" w:cs="Arial"/>
          <w:sz w:val="24"/>
          <w:szCs w:val="24"/>
        </w:rPr>
        <w:t>otto 1</w:t>
      </w:r>
      <w:r w:rsidR="00180CA6">
        <w:rPr>
          <w:rFonts w:ascii="Garamond" w:eastAsia="Calibri" w:hAnsi="Garamond" w:cs="Arial"/>
          <w:sz w:val="24"/>
          <w:szCs w:val="24"/>
        </w:rPr>
        <w:t xml:space="preserve"> RCT/O</w:t>
      </w:r>
      <w:r w:rsidR="00964655">
        <w:rPr>
          <w:rFonts w:ascii="Garamond" w:eastAsia="Calibri" w:hAnsi="Garamond" w:cs="Arial"/>
          <w:sz w:val="24"/>
          <w:szCs w:val="24"/>
        </w:rPr>
        <w:t xml:space="preserve"> </w:t>
      </w:r>
    </w:p>
    <w:p w:rsidR="00F911B0" w:rsidRPr="00F911B0" w:rsidRDefault="00F911B0" w:rsidP="00F911B0">
      <w:pPr>
        <w:pStyle w:val="Paragrafoelenco"/>
        <w:spacing w:before="120" w:line="360" w:lineRule="auto"/>
        <w:ind w:left="360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1"/>
        <w:gridCol w:w="4889"/>
      </w:tblGrid>
      <w:tr w:rsidR="00F911B0" w:rsidRPr="00B22E9C" w:rsidTr="0051238E">
        <w:tc>
          <w:tcPr>
            <w:tcW w:w="4781" w:type="dxa"/>
            <w:shd w:val="clear" w:color="auto" w:fill="auto"/>
          </w:tcPr>
          <w:p w:rsidR="00F911B0" w:rsidRPr="00B22E9C" w:rsidRDefault="00F911B0" w:rsidP="0051238E">
            <w:pPr>
              <w:jc w:val="center"/>
              <w:rPr>
                <w:rFonts w:ascii="Arial" w:hAnsi="Arial" w:cs="Arial"/>
                <w:b/>
              </w:rPr>
            </w:pPr>
            <w:r w:rsidRPr="00B22E9C">
              <w:rPr>
                <w:rFonts w:ascii="Arial" w:hAnsi="Arial" w:cs="Arial"/>
                <w:b/>
              </w:rPr>
              <w:t>Importo annuo lordo (in cifre)</w:t>
            </w:r>
          </w:p>
        </w:tc>
        <w:tc>
          <w:tcPr>
            <w:tcW w:w="4889" w:type="dxa"/>
            <w:shd w:val="clear" w:color="auto" w:fill="auto"/>
          </w:tcPr>
          <w:p w:rsidR="00F911B0" w:rsidRPr="00B22E9C" w:rsidRDefault="00F911B0" w:rsidP="0051238E">
            <w:pPr>
              <w:jc w:val="center"/>
              <w:rPr>
                <w:rFonts w:ascii="Arial" w:hAnsi="Arial" w:cs="Arial"/>
                <w:b/>
              </w:rPr>
            </w:pPr>
            <w:r w:rsidRPr="00B22E9C">
              <w:rPr>
                <w:rFonts w:ascii="Arial" w:hAnsi="Arial" w:cs="Arial"/>
                <w:b/>
              </w:rPr>
              <w:t>Importo annuo lordo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B22E9C">
              <w:rPr>
                <w:rFonts w:ascii="Arial" w:hAnsi="Arial" w:cs="Arial"/>
                <w:b/>
              </w:rPr>
              <w:t xml:space="preserve"> (in lettere)</w:t>
            </w:r>
          </w:p>
        </w:tc>
      </w:tr>
      <w:tr w:rsidR="00F911B0" w:rsidRPr="00B22E9C" w:rsidTr="0051238E">
        <w:tc>
          <w:tcPr>
            <w:tcW w:w="4781" w:type="dxa"/>
            <w:shd w:val="clear" w:color="auto" w:fill="auto"/>
          </w:tcPr>
          <w:p w:rsidR="00F911B0" w:rsidRDefault="00F911B0" w:rsidP="0051238E">
            <w:pPr>
              <w:jc w:val="both"/>
              <w:rPr>
                <w:rFonts w:ascii="Arial" w:hAnsi="Arial" w:cs="Arial"/>
              </w:rPr>
            </w:pPr>
          </w:p>
          <w:p w:rsidR="00F911B0" w:rsidRPr="00B22E9C" w:rsidRDefault="00F911B0" w:rsidP="0051238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4889" w:type="dxa"/>
            <w:shd w:val="clear" w:color="auto" w:fill="auto"/>
          </w:tcPr>
          <w:p w:rsidR="00F911B0" w:rsidRPr="00B22E9C" w:rsidRDefault="00F911B0" w:rsidP="0051238E">
            <w:pPr>
              <w:jc w:val="both"/>
              <w:rPr>
                <w:rFonts w:ascii="Arial" w:hAnsi="Arial" w:cs="Arial"/>
              </w:rPr>
            </w:pPr>
          </w:p>
        </w:tc>
      </w:tr>
    </w:tbl>
    <w:p w:rsidR="00F911B0" w:rsidRDefault="00F911B0" w:rsidP="00F911B0">
      <w:pPr>
        <w:jc w:val="both"/>
        <w:rPr>
          <w:rFonts w:ascii="Arial" w:hAnsi="Arial" w:cs="Arial"/>
          <w:b/>
        </w:rPr>
      </w:pPr>
    </w:p>
    <w:p w:rsidR="00F911B0" w:rsidRPr="00F911B0" w:rsidRDefault="00F911B0" w:rsidP="00F911B0">
      <w:pPr>
        <w:jc w:val="both"/>
        <w:rPr>
          <w:rFonts w:ascii="Arial" w:hAnsi="Arial" w:cs="Arial"/>
          <w:b/>
        </w:rPr>
      </w:pPr>
      <w:r w:rsidRPr="00F911B0">
        <w:rPr>
          <w:rFonts w:ascii="Arial" w:hAnsi="Arial" w:cs="Arial"/>
          <w:b/>
        </w:rPr>
        <w:t>Corrispondente al conteggio seguente: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693"/>
        <w:gridCol w:w="1418"/>
        <w:gridCol w:w="3260"/>
      </w:tblGrid>
      <w:tr w:rsidR="00F911B0" w:rsidTr="00F911B0">
        <w:trPr>
          <w:trHeight w:val="60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11B0" w:rsidRDefault="00F911B0" w:rsidP="00F911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SEZIONE DI POLIZZA</w:t>
            </w:r>
          </w:p>
          <w:p w:rsidR="00F911B0" w:rsidRDefault="00F911B0" w:rsidP="00F911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911B0" w:rsidRDefault="00F911B0" w:rsidP="00F911B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PREVENTIVO RETRIBUZIONI ANNUE LORDE EROGATE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911B0" w:rsidRDefault="00F911B0" w:rsidP="00F911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TASSO</w:t>
            </w:r>
          </w:p>
          <w:p w:rsidR="00F911B0" w:rsidRDefault="00F911B0" w:rsidP="00F911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LORDO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911B0" w:rsidRDefault="00F911B0" w:rsidP="00F911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PREMIO</w:t>
            </w:r>
          </w:p>
          <w:p w:rsidR="00F911B0" w:rsidRDefault="00F911B0" w:rsidP="00F911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ANNUO LORDO</w:t>
            </w:r>
          </w:p>
        </w:tc>
      </w:tr>
      <w:tr w:rsidR="00F911B0" w:rsidTr="00F911B0">
        <w:trPr>
          <w:trHeight w:val="36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1B0" w:rsidRDefault="00F911B0" w:rsidP="00F911B0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R.C.T.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1B0" w:rsidRDefault="00F911B0" w:rsidP="00F911B0">
            <w:pPr>
              <w:jc w:val="center"/>
              <w:rPr>
                <w:rFonts w:ascii="Arial" w:hAnsi="Arial" w:cs="Arial"/>
                <w:b/>
              </w:rPr>
            </w:pPr>
          </w:p>
          <w:p w:rsidR="00F911B0" w:rsidRDefault="00F911B0" w:rsidP="00694E94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€ 7.311.870,</w:t>
            </w:r>
            <w:r w:rsidR="00694E94">
              <w:rPr>
                <w:rFonts w:ascii="Arial" w:hAnsi="Arial" w:cs="Arial"/>
                <w:b/>
              </w:rPr>
              <w:t>71</w:t>
            </w:r>
            <w:bookmarkStart w:id="0" w:name="_GoBack"/>
            <w:bookmarkEnd w:id="0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B0" w:rsidRDefault="00F911B0" w:rsidP="00F911B0">
            <w:pPr>
              <w:spacing w:line="360" w:lineRule="auto"/>
              <w:rPr>
                <w:rFonts w:ascii="Arial" w:hAnsi="Arial" w:cs="Arial"/>
              </w:rPr>
            </w:pPr>
          </w:p>
          <w:p w:rsidR="00F911B0" w:rsidRDefault="00F911B0" w:rsidP="00F911B0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B0" w:rsidRDefault="00F911B0" w:rsidP="00F911B0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F911B0" w:rsidTr="00F911B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1B0" w:rsidRDefault="00F911B0" w:rsidP="00F911B0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R.C.O.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1B0" w:rsidRDefault="00F911B0" w:rsidP="00F911B0">
            <w:pPr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1B0" w:rsidRDefault="00F911B0" w:rsidP="00F911B0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1B0" w:rsidRDefault="00F911B0" w:rsidP="00F911B0">
            <w:pPr>
              <w:rPr>
                <w:rFonts w:ascii="Arial" w:hAnsi="Arial" w:cs="Arial"/>
              </w:rPr>
            </w:pPr>
          </w:p>
        </w:tc>
      </w:tr>
    </w:tbl>
    <w:p w:rsidR="00A41858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F911B0" w:rsidRDefault="00F911B0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825AD1" w:rsidRDefault="00825AD1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825AD1" w:rsidRPr="00DF6FC6" w:rsidRDefault="00825AD1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DICHIARA/DICHIARANO INFINE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che il prezzo offerto è in linea con le condizioni usualmente applicate dalla/e società concorrente in relazione al rischio assicurato ed alle coperture offerte;</w:t>
      </w:r>
    </w:p>
    <w:p w:rsidR="00A41858" w:rsidRPr="00DF6FC6" w:rsidRDefault="00A41858" w:rsidP="00A41858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703" w:hanging="703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che la propria offerta è giudicata remunerativa ed irrevocabile.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Cs/>
          <w:sz w:val="24"/>
          <w:szCs w:val="24"/>
        </w:rPr>
      </w:pPr>
      <w:r w:rsidRPr="00DF6FC6">
        <w:rPr>
          <w:rFonts w:ascii="Garamond" w:eastAsia="Calibri" w:hAnsi="Garamond" w:cs="Arial"/>
          <w:bCs/>
          <w:sz w:val="24"/>
          <w:szCs w:val="24"/>
        </w:rPr>
        <w:t>………………, lì ……………………….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52234D">
      <w:pPr>
        <w:autoSpaceDE w:val="0"/>
        <w:autoSpaceDN w:val="0"/>
        <w:adjustRightInd w:val="0"/>
        <w:spacing w:after="0" w:line="240" w:lineRule="auto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TIMBRO E FIRMA DEL/I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LEGALE RAPPRESENTANTE/I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Si rende atto che ai sensi degli artt. 46 - 47, comma 1, 38, comma 3 e 21, comma 1 del Testo Unico “in materia di documentazione amministrativa” approvato con D.P.R. 28.12.2000 n. 445 e s.m.i. non è richiesta l’autenticazione della sottoscrizione del presente modulo, ma è necessario, a pena d’esclusione, allegare la semplice copia fotostatica di un proprio valido documento d’identità.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Il modulo di offerta </w:t>
      </w:r>
      <w:r w:rsidR="00E50DE1" w:rsidRPr="00DF6FC6">
        <w:rPr>
          <w:rFonts w:ascii="Garamond" w:eastAsia="Calibri" w:hAnsi="Garamond" w:cs="Arial"/>
          <w:sz w:val="24"/>
          <w:szCs w:val="24"/>
        </w:rPr>
        <w:t>economica</w:t>
      </w:r>
      <w:r w:rsidRPr="00DF6FC6">
        <w:rPr>
          <w:rFonts w:ascii="Garamond" w:eastAsia="Calibri" w:hAnsi="Garamond" w:cs="Arial"/>
          <w:sz w:val="24"/>
          <w:szCs w:val="24"/>
        </w:rPr>
        <w:t>, in caso di RTI non ancora costituito o coassicurazione, deve essere sottoscritto dal Legale Rappresentante di ciascuna Impresa.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In caso di sottoscrizione da parte di procuratore, nella busta A – Documentazione Amministrativa, dovrà essere stata allegata originale o copia conforme della procura.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presente modulo deve essere timbrato e sottoscritto in ciascuna pagina.</w:t>
      </w:r>
    </w:p>
    <w:p w:rsidR="00171C64" w:rsidRPr="00DF6FC6" w:rsidRDefault="00171C64">
      <w:pPr>
        <w:rPr>
          <w:rFonts w:ascii="Garamond" w:hAnsi="Garamond"/>
          <w:sz w:val="24"/>
          <w:szCs w:val="24"/>
        </w:rPr>
      </w:pPr>
    </w:p>
    <w:sectPr w:rsidR="00171C64" w:rsidRPr="00DF6FC6" w:rsidSect="00BC7950">
      <w:footerReference w:type="default" r:id="rId8"/>
      <w:pgSz w:w="11906" w:h="16838"/>
      <w:pgMar w:top="907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BA6" w:rsidRDefault="007F2BA6" w:rsidP="00A41858">
      <w:pPr>
        <w:spacing w:after="0" w:line="240" w:lineRule="auto"/>
      </w:pPr>
      <w:r>
        <w:separator/>
      </w:r>
    </w:p>
  </w:endnote>
  <w:endnote w:type="continuationSeparator" w:id="0">
    <w:p w:rsidR="007F2BA6" w:rsidRDefault="007F2BA6" w:rsidP="00A41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">
    <w:panose1 w:val="02000500000000000000"/>
    <w:charset w:val="00"/>
    <w:family w:val="auto"/>
    <w:pitch w:val="variable"/>
    <w:sig w:usb0="00000007" w:usb1="00000001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619" w:rsidRDefault="00C0418A" w:rsidP="00CF1619">
    <w:pPr>
      <w:pStyle w:val="Pidipagina"/>
      <w:jc w:val="right"/>
    </w:pPr>
    <w:r>
      <w:t xml:space="preserve">Timbro </w:t>
    </w:r>
    <w:r w:rsidR="00A41858">
      <w:t>e Firma</w:t>
    </w:r>
  </w:p>
  <w:p w:rsidR="004F1AF9" w:rsidRDefault="00773C74">
    <w:pPr>
      <w:pStyle w:val="Pidipagina"/>
      <w:jc w:val="center"/>
    </w:pPr>
    <w:r>
      <w:fldChar w:fldCharType="begin"/>
    </w:r>
    <w:r w:rsidR="00A41858">
      <w:instrText xml:space="preserve"> PAGE   \* MERGEFORMAT </w:instrText>
    </w:r>
    <w:r>
      <w:fldChar w:fldCharType="separate"/>
    </w:r>
    <w:r w:rsidR="00694E94">
      <w:rPr>
        <w:noProof/>
      </w:rPr>
      <w:t>3</w:t>
    </w:r>
    <w:r>
      <w:fldChar w:fldCharType="end"/>
    </w:r>
    <w:r w:rsidR="00A41858">
      <w:t>/2</w:t>
    </w:r>
  </w:p>
  <w:p w:rsidR="00A019C4" w:rsidRDefault="00694E9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BA6" w:rsidRDefault="007F2BA6" w:rsidP="00A41858">
      <w:pPr>
        <w:spacing w:after="0" w:line="240" w:lineRule="auto"/>
      </w:pPr>
      <w:r>
        <w:separator/>
      </w:r>
    </w:p>
  </w:footnote>
  <w:footnote w:type="continuationSeparator" w:id="0">
    <w:p w:rsidR="007F2BA6" w:rsidRDefault="007F2BA6" w:rsidP="00A41858">
      <w:pPr>
        <w:spacing w:after="0" w:line="240" w:lineRule="auto"/>
      </w:pPr>
      <w:r>
        <w:continuationSeparator/>
      </w:r>
    </w:p>
  </w:footnote>
  <w:footnote w:id="1">
    <w:p w:rsidR="00A41858" w:rsidRDefault="00A41858" w:rsidP="00A41858">
      <w:pPr>
        <w:pStyle w:val="Testonotaapidipagina"/>
      </w:pPr>
      <w:r>
        <w:rPr>
          <w:rStyle w:val="Rimandonotaapidipagina"/>
        </w:rPr>
        <w:footnoteRef/>
      </w:r>
      <w:r>
        <w:t xml:space="preserve"> In caso di spazio insufficiente aggiungere altri fogli numerati progressivamente.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538D6"/>
    <w:multiLevelType w:val="hybridMultilevel"/>
    <w:tmpl w:val="FD484232"/>
    <w:lvl w:ilvl="0" w:tplc="C80C2FC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41524F"/>
    <w:multiLevelType w:val="hybridMultilevel"/>
    <w:tmpl w:val="FEE4F57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7B0233A"/>
    <w:multiLevelType w:val="hybridMultilevel"/>
    <w:tmpl w:val="40CC67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A1D0866"/>
    <w:multiLevelType w:val="hybridMultilevel"/>
    <w:tmpl w:val="99B65E68"/>
    <w:lvl w:ilvl="0" w:tplc="21E4B31A">
      <w:start w:val="13"/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858"/>
    <w:rsid w:val="000427E8"/>
    <w:rsid w:val="00085771"/>
    <w:rsid w:val="000C4425"/>
    <w:rsid w:val="001362BD"/>
    <w:rsid w:val="00171C64"/>
    <w:rsid w:val="00180CA6"/>
    <w:rsid w:val="00244C9F"/>
    <w:rsid w:val="002F3347"/>
    <w:rsid w:val="003B17C4"/>
    <w:rsid w:val="003E3AB5"/>
    <w:rsid w:val="0052234D"/>
    <w:rsid w:val="00545F7C"/>
    <w:rsid w:val="005536A1"/>
    <w:rsid w:val="00652D90"/>
    <w:rsid w:val="00694E94"/>
    <w:rsid w:val="006A4025"/>
    <w:rsid w:val="006C05E7"/>
    <w:rsid w:val="0072220A"/>
    <w:rsid w:val="00773C74"/>
    <w:rsid w:val="007D0338"/>
    <w:rsid w:val="007F2BA6"/>
    <w:rsid w:val="00825AD1"/>
    <w:rsid w:val="00873520"/>
    <w:rsid w:val="008F0C0F"/>
    <w:rsid w:val="008F1BA6"/>
    <w:rsid w:val="008F6331"/>
    <w:rsid w:val="0091369B"/>
    <w:rsid w:val="00913902"/>
    <w:rsid w:val="00924405"/>
    <w:rsid w:val="00964655"/>
    <w:rsid w:val="0098488E"/>
    <w:rsid w:val="00A41858"/>
    <w:rsid w:val="00B156F7"/>
    <w:rsid w:val="00B2599D"/>
    <w:rsid w:val="00B70A23"/>
    <w:rsid w:val="00C0418A"/>
    <w:rsid w:val="00C91BD2"/>
    <w:rsid w:val="00CB4F47"/>
    <w:rsid w:val="00DC36A8"/>
    <w:rsid w:val="00DF6FC6"/>
    <w:rsid w:val="00E3076D"/>
    <w:rsid w:val="00E50DE1"/>
    <w:rsid w:val="00EE5ACD"/>
    <w:rsid w:val="00F91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E63EA8EB-A025-435D-8168-3A545106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tillium" w:eastAsiaTheme="minorHAnsi" w:hAnsi="Titillium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73C74"/>
  </w:style>
  <w:style w:type="paragraph" w:styleId="Titolo1">
    <w:name w:val="heading 1"/>
    <w:basedOn w:val="Normale"/>
    <w:next w:val="Normale"/>
    <w:link w:val="Titolo1Carattere"/>
    <w:qFormat/>
    <w:rsid w:val="00964655"/>
    <w:pPr>
      <w:keepNext/>
      <w:tabs>
        <w:tab w:val="decimal" w:pos="0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185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185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85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858"/>
    <w:rPr>
      <w:b/>
      <w:b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A41858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1858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41858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4185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A4185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C0418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041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418A"/>
  </w:style>
  <w:style w:type="table" w:styleId="Grigliatabella">
    <w:name w:val="Table Grid"/>
    <w:basedOn w:val="Tabellanormale"/>
    <w:uiPriority w:val="59"/>
    <w:rsid w:val="007D0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964655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rsid w:val="00F911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F911B0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6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8C52B-9094-4422-985D-8E74DFB18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77E35098</Template>
  <TotalTime>32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Mercante</dc:creator>
  <cp:lastModifiedBy>Fabio Bennasciutti</cp:lastModifiedBy>
  <cp:revision>15</cp:revision>
  <dcterms:created xsi:type="dcterms:W3CDTF">2018-10-04T14:24:00Z</dcterms:created>
  <dcterms:modified xsi:type="dcterms:W3CDTF">2019-04-04T09:10:00Z</dcterms:modified>
</cp:coreProperties>
</file>